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DB74" w14:textId="13640C05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B753C6">
        <w:rPr>
          <w:rFonts w:ascii="Arial" w:eastAsia="Times New Roman" w:hAnsi="Arial" w:cs="Arial"/>
          <w:bCs/>
          <w:sz w:val="24"/>
          <w:szCs w:val="20"/>
          <w:lang w:eastAsia="pl-PL"/>
        </w:rPr>
        <w:t>9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0F7E1A8E" w14:textId="77777777" w:rsidTr="00D62E6E">
        <w:tc>
          <w:tcPr>
            <w:tcW w:w="2800" w:type="dxa"/>
          </w:tcPr>
          <w:p w14:paraId="4149C270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5B51F99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08A1369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C179363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2E19D4EE" w14:textId="77777777" w:rsidTr="00D62E6E">
        <w:tc>
          <w:tcPr>
            <w:tcW w:w="2800" w:type="dxa"/>
          </w:tcPr>
          <w:p w14:paraId="73CD680A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A1D3927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E2647D6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D9EBF32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00A7A4A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8468EC" w:rsidRPr="00C14101" w14:paraId="7EA5BB82" w14:textId="77777777" w:rsidTr="004D7540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3F674" w14:textId="77777777" w:rsidR="008468EC" w:rsidRPr="00C14101" w:rsidRDefault="008468EC" w:rsidP="004D754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5382848D" w14:textId="72EB3573" w:rsidR="008468EC" w:rsidRPr="00C14101" w:rsidRDefault="008468EC" w:rsidP="004D7540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8468EC">
              <w:rPr>
                <w:rFonts w:ascii="Arial" w:eastAsia="Times New Roman" w:hAnsi="Arial" w:cs="Arial"/>
                <w:lang w:eastAsia="pl-PL"/>
              </w:rPr>
              <w:t>(t.j. Dz. U. z 2024 r. poz. 1320 z późn. zm.)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5123E8D8" w14:textId="77777777" w:rsidR="008468EC" w:rsidRPr="00C14101" w:rsidRDefault="008468EC" w:rsidP="004D7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69A87537" w14:textId="77777777" w:rsidR="008468EC" w:rsidRPr="00C14101" w:rsidRDefault="008468EC" w:rsidP="004D75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1DB7F4C6" w14:textId="37176615" w:rsidR="00BC121E" w:rsidRPr="00C14101" w:rsidRDefault="008468EC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35178047" w14:textId="77777777" w:rsidTr="00D62E6E">
        <w:tc>
          <w:tcPr>
            <w:tcW w:w="2269" w:type="dxa"/>
          </w:tcPr>
          <w:p w14:paraId="35361E4E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8357006" w14:textId="5AB4F0D3" w:rsidR="00D62E6E" w:rsidRPr="00D62E6E" w:rsidRDefault="008468EC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468E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i rozbudowa budynku magazynowo-garażowego wraz ze zmianą użytkowania na budynek biurowy z częścią gospodarczą oraz niezbędną infrastrukturą techniczną na terenie działek 387/19 obręb Bartel Wielki oraz 387/13 obręb Kaliska, gmina Kaliska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8468EC" w:rsidRPr="00D62E6E" w14:paraId="47A4DA4B" w14:textId="77777777" w:rsidTr="004D7540">
        <w:tc>
          <w:tcPr>
            <w:tcW w:w="2269" w:type="dxa"/>
          </w:tcPr>
          <w:p w14:paraId="444DAE1D" w14:textId="77777777" w:rsidR="008468EC" w:rsidRPr="00D62E6E" w:rsidRDefault="008468EC" w:rsidP="004D754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31D5723" w14:textId="37D3A634" w:rsidR="008468EC" w:rsidRPr="00D62E6E" w:rsidRDefault="008468EC" w:rsidP="004D754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468E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SA.270.16.2026</w:t>
            </w:r>
          </w:p>
        </w:tc>
      </w:tr>
    </w:tbl>
    <w:p w14:paraId="7FFF54EC" w14:textId="7476D77D" w:rsidR="00BC121E" w:rsidRDefault="008468EC" w:rsidP="00A64FCF">
      <w:pPr>
        <w:spacing w:before="240" w:after="24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8468EC">
        <w:rPr>
          <w:rFonts w:ascii="Arial" w:eastAsia="Times New Roman" w:hAnsi="Arial" w:cs="Arial"/>
          <w:b/>
          <w:sz w:val="24"/>
          <w:szCs w:val="24"/>
          <w:lang w:eastAsia="pl-PL"/>
        </w:rPr>
        <w:t>Nadleśnictwo Kaliska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0169EC35" w14:textId="77777777" w:rsidR="00BC121E" w:rsidRPr="00C14101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7975424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C14101" w14:paraId="163D77A6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CD5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1C8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616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164F6BA1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CDE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080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35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7038992B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C159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692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D6F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A7BAAA3" w14:textId="77777777" w:rsidR="00B753C6" w:rsidRDefault="00B753C6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465905D9" w14:textId="002DDCC9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Uwaga</w:t>
      </w:r>
    </w:p>
    <w:p w14:paraId="60424027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8A40EB4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78D4F6DD" w14:textId="77777777" w:rsidR="00CF03EF" w:rsidRPr="00067B6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p w14:paraId="1D0F7692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07181C43" w14:textId="77777777" w:rsidTr="00620E37">
        <w:tc>
          <w:tcPr>
            <w:tcW w:w="2660" w:type="dxa"/>
          </w:tcPr>
          <w:p w14:paraId="7544834C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06DE6A8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7336922C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0F928558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3122F0E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6BA3D465" w14:textId="2DA8CB7B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8468EC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4300DA3B" w14:textId="77777777" w:rsidR="00106AC7" w:rsidRPr="00BC121E" w:rsidRDefault="00106AC7" w:rsidP="001E4022"/>
    <w:sectPr w:rsidR="00106AC7" w:rsidRPr="00BC121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BE82F" w14:textId="77777777" w:rsidR="00DB16E9" w:rsidRDefault="00DB16E9">
      <w:r>
        <w:separator/>
      </w:r>
    </w:p>
  </w:endnote>
  <w:endnote w:type="continuationSeparator" w:id="0">
    <w:p w14:paraId="5DE28BFC" w14:textId="77777777" w:rsidR="00DB16E9" w:rsidRDefault="00DB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4434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A5FF92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D1D6C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10DE771A" w14:textId="54163365" w:rsidR="009A4CD3" w:rsidRDefault="00B753C6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80585F" wp14:editId="26F9B15E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54084841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7C91F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18BE322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86B8" w14:textId="77777777" w:rsidR="008468EC" w:rsidRDefault="008468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A7510" w14:textId="77777777" w:rsidR="00DB16E9" w:rsidRDefault="00DB16E9">
      <w:r>
        <w:separator/>
      </w:r>
    </w:p>
  </w:footnote>
  <w:footnote w:type="continuationSeparator" w:id="0">
    <w:p w14:paraId="55554A84" w14:textId="77777777" w:rsidR="00DB16E9" w:rsidRDefault="00DB1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F0E81" w14:textId="77777777" w:rsidR="008468EC" w:rsidRDefault="008468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B89" w14:textId="77777777" w:rsidR="008468EC" w:rsidRDefault="008468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619A" w14:textId="77777777" w:rsidR="008468EC" w:rsidRDefault="00846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3218114">
    <w:abstractNumId w:val="13"/>
  </w:num>
  <w:num w:numId="2" w16cid:durableId="1372418768">
    <w:abstractNumId w:val="0"/>
  </w:num>
  <w:num w:numId="3" w16cid:durableId="1571622682">
    <w:abstractNumId w:val="11"/>
  </w:num>
  <w:num w:numId="4" w16cid:durableId="342318376">
    <w:abstractNumId w:val="8"/>
  </w:num>
  <w:num w:numId="5" w16cid:durableId="16466414">
    <w:abstractNumId w:val="7"/>
  </w:num>
  <w:num w:numId="6" w16cid:durableId="56173520">
    <w:abstractNumId w:val="1"/>
  </w:num>
  <w:num w:numId="7" w16cid:durableId="495339176">
    <w:abstractNumId w:val="6"/>
  </w:num>
  <w:num w:numId="8" w16cid:durableId="1280917436">
    <w:abstractNumId w:val="3"/>
  </w:num>
  <w:num w:numId="9" w16cid:durableId="1466044691">
    <w:abstractNumId w:val="2"/>
  </w:num>
  <w:num w:numId="10" w16cid:durableId="816191034">
    <w:abstractNumId w:val="5"/>
  </w:num>
  <w:num w:numId="11" w16cid:durableId="1973821947">
    <w:abstractNumId w:val="10"/>
  </w:num>
  <w:num w:numId="12" w16cid:durableId="1153255474">
    <w:abstractNumId w:val="4"/>
  </w:num>
  <w:num w:numId="13" w16cid:durableId="1998875958">
    <w:abstractNumId w:val="9"/>
  </w:num>
  <w:num w:numId="14" w16cid:durableId="2444636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49E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C649E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468EC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753C6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B16E9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EF8480"/>
  <w15:chartTrackingRefBased/>
  <w15:docId w15:val="{0D1DE094-B564-4BEF-A8BE-CA0640CD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3C176-55DF-4440-A237-C14E8068B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cp:lastModifiedBy>Marcin Tomana - Nadleśnictwo Kaliska</cp:lastModifiedBy>
  <cp:revision>2</cp:revision>
  <cp:lastPrinted>2010-01-07T09:39:00Z</cp:lastPrinted>
  <dcterms:created xsi:type="dcterms:W3CDTF">2026-04-24T07:25:00Z</dcterms:created>
  <dcterms:modified xsi:type="dcterms:W3CDTF">2026-04-24T07:25:00Z</dcterms:modified>
</cp:coreProperties>
</file>